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102c406" w14:textId="102c406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6448E6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448E6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448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48E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48E6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48E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48E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084A6-83FE-42B0-8E8A-C8ABEA82296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CROATIA osiguranje d.d.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